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422" w:rsidRPr="00473E2C" w:rsidRDefault="00835422" w:rsidP="00092E2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</w:t>
      </w:r>
      <w:r w:rsidRPr="00473E2C">
        <w:rPr>
          <w:rFonts w:ascii="Times New Roman" w:hAnsi="Times New Roman"/>
          <w:noProof/>
          <w:sz w:val="28"/>
          <w:szCs w:val="28"/>
        </w:rPr>
        <w:t>ПРИЛОЖЕНИЕ № 2</w:t>
      </w:r>
    </w:p>
    <w:p w:rsidR="00835422" w:rsidRPr="00473E2C" w:rsidRDefault="00835422" w:rsidP="00092E2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</w:t>
      </w:r>
      <w:r w:rsidRPr="00473E2C">
        <w:rPr>
          <w:rFonts w:ascii="Times New Roman" w:hAnsi="Times New Roman"/>
          <w:noProof/>
          <w:sz w:val="28"/>
          <w:szCs w:val="28"/>
        </w:rPr>
        <w:t>к решению Совета</w:t>
      </w:r>
    </w:p>
    <w:p w:rsidR="00835422" w:rsidRPr="00473E2C" w:rsidRDefault="00835422" w:rsidP="00092E2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</w:t>
      </w:r>
      <w:r w:rsidRPr="00473E2C">
        <w:rPr>
          <w:rFonts w:ascii="Times New Roman" w:hAnsi="Times New Roman"/>
          <w:noProof/>
          <w:sz w:val="28"/>
          <w:szCs w:val="28"/>
        </w:rPr>
        <w:t xml:space="preserve">Юго-Северного сельского поселения </w:t>
      </w:r>
    </w:p>
    <w:p w:rsidR="00835422" w:rsidRPr="00473E2C" w:rsidRDefault="00835422" w:rsidP="00092E2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</w:t>
      </w:r>
      <w:r w:rsidRPr="00473E2C">
        <w:rPr>
          <w:rFonts w:ascii="Times New Roman" w:hAnsi="Times New Roman"/>
          <w:noProof/>
          <w:sz w:val="28"/>
          <w:szCs w:val="28"/>
        </w:rPr>
        <w:t>Тихорецкого района</w:t>
      </w:r>
    </w:p>
    <w:p w:rsidR="00835422" w:rsidRPr="00473E2C" w:rsidRDefault="00835422" w:rsidP="00092E2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</w:t>
      </w:r>
      <w:r w:rsidRPr="00473E2C">
        <w:rPr>
          <w:rFonts w:ascii="Times New Roman" w:hAnsi="Times New Roman"/>
          <w:noProof/>
          <w:sz w:val="28"/>
          <w:szCs w:val="28"/>
        </w:rPr>
        <w:t xml:space="preserve">от _____________ № _____ </w:t>
      </w:r>
    </w:p>
    <w:p w:rsidR="00835422" w:rsidRPr="00473E2C" w:rsidRDefault="00835422" w:rsidP="00092E26">
      <w:pPr>
        <w:spacing w:after="0" w:line="240" w:lineRule="auto"/>
        <w:jc w:val="both"/>
        <w:rPr>
          <w:sz w:val="28"/>
          <w:szCs w:val="28"/>
        </w:rPr>
      </w:pPr>
    </w:p>
    <w:p w:rsidR="00835422" w:rsidRDefault="00835422" w:rsidP="009C449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449F">
        <w:rPr>
          <w:rFonts w:ascii="Times New Roman" w:hAnsi="Times New Roman"/>
          <w:b/>
          <w:sz w:val="28"/>
          <w:szCs w:val="28"/>
        </w:rPr>
        <w:t>СОСТАВ</w:t>
      </w:r>
    </w:p>
    <w:p w:rsidR="00835422" w:rsidRPr="009C449F" w:rsidRDefault="00835422" w:rsidP="009C449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теме: «Рассмотрение проекта бюджета Юго-Северного сельского поселения Тихорецкого района на 2018 год 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835422" w:rsidRPr="00634FDC" w:rsidTr="00634FDC">
        <w:tc>
          <w:tcPr>
            <w:tcW w:w="4927" w:type="dxa"/>
          </w:tcPr>
          <w:p w:rsidR="00835422" w:rsidRPr="00634FDC" w:rsidRDefault="00835422" w:rsidP="005F6E9F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Аулов</w:t>
            </w:r>
            <w:r w:rsidRPr="00634FDC">
              <w:rPr>
                <w:rFonts w:ascii="Times New Roman" w:hAnsi="Times New Roman"/>
                <w:sz w:val="28"/>
                <w:szCs w:val="28"/>
              </w:rPr>
              <w:t xml:space="preserve"> Ан</w:t>
            </w:r>
            <w:r>
              <w:rPr>
                <w:rFonts w:ascii="Times New Roman" w:hAnsi="Times New Roman"/>
                <w:sz w:val="28"/>
                <w:szCs w:val="28"/>
              </w:rPr>
              <w:t>дрей</w:t>
            </w:r>
            <w:r w:rsidRPr="00634FDC">
              <w:rPr>
                <w:rFonts w:ascii="Times New Roman" w:hAnsi="Times New Roman"/>
                <w:sz w:val="28"/>
                <w:szCs w:val="28"/>
              </w:rPr>
              <w:t xml:space="preserve"> Васильевич</w:t>
            </w:r>
          </w:p>
        </w:tc>
        <w:tc>
          <w:tcPr>
            <w:tcW w:w="4928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Глава Юго-Северного сельского поселения Тихорецкого района</w:t>
            </w:r>
          </w:p>
        </w:tc>
      </w:tr>
      <w:tr w:rsidR="00835422" w:rsidRPr="00634FDC" w:rsidTr="00634FDC">
        <w:tc>
          <w:tcPr>
            <w:tcW w:w="4927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Лопатина Ольга Алексеевна</w:t>
            </w:r>
          </w:p>
        </w:tc>
        <w:tc>
          <w:tcPr>
            <w:tcW w:w="4928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начальник финансово-бюджетного отдела администрации Юго-Северного сельского поселения Тихорецкого района</w:t>
            </w:r>
          </w:p>
        </w:tc>
      </w:tr>
      <w:tr w:rsidR="00835422" w:rsidRPr="00634FDC" w:rsidTr="00634FDC">
        <w:tc>
          <w:tcPr>
            <w:tcW w:w="4927" w:type="dxa"/>
          </w:tcPr>
          <w:p w:rsidR="00835422" w:rsidRPr="00634FDC" w:rsidRDefault="00835422" w:rsidP="005F6E9F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Завальская</w:t>
            </w:r>
            <w:r w:rsidRPr="00634F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Татьяна</w:t>
            </w:r>
            <w:r w:rsidRPr="00634F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Валериевна</w:t>
            </w:r>
          </w:p>
        </w:tc>
        <w:tc>
          <w:tcPr>
            <w:tcW w:w="4928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бухгалтер администрации Юго-Северного сельского поселения Тихорецкого района</w:t>
            </w:r>
          </w:p>
        </w:tc>
      </w:tr>
      <w:tr w:rsidR="00835422" w:rsidRPr="00634FDC" w:rsidTr="00634FDC">
        <w:tc>
          <w:tcPr>
            <w:tcW w:w="4927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Тучкова Наталья Сергеевна</w:t>
            </w:r>
          </w:p>
        </w:tc>
        <w:tc>
          <w:tcPr>
            <w:tcW w:w="4928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 Юго-Северного сельского поселения Тихорецкого района</w:t>
            </w:r>
          </w:p>
        </w:tc>
      </w:tr>
      <w:tr w:rsidR="00835422" w:rsidRPr="00634FDC" w:rsidTr="00634FDC">
        <w:tc>
          <w:tcPr>
            <w:tcW w:w="4927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Камыхин Александр Сергеевич</w:t>
            </w:r>
          </w:p>
        </w:tc>
        <w:tc>
          <w:tcPr>
            <w:tcW w:w="4928" w:type="dxa"/>
          </w:tcPr>
          <w:p w:rsidR="00835422" w:rsidRPr="00634FDC" w:rsidRDefault="00835422" w:rsidP="00634FDC">
            <w:pPr>
              <w:tabs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FDC">
              <w:rPr>
                <w:rFonts w:ascii="Times New Roman" w:hAnsi="Times New Roman"/>
                <w:sz w:val="28"/>
                <w:szCs w:val="28"/>
              </w:rPr>
              <w:t>Председатель постоянной планово-бюджетной комиссии</w:t>
            </w:r>
          </w:p>
        </w:tc>
      </w:tr>
    </w:tbl>
    <w:p w:rsidR="00835422" w:rsidRDefault="00835422" w:rsidP="006E5469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835422" w:rsidRPr="006E5469" w:rsidRDefault="00835422" w:rsidP="006E5469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835422" w:rsidRPr="006E5469" w:rsidRDefault="00835422" w:rsidP="006E5469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835422" w:rsidRPr="006E5469" w:rsidRDefault="00835422" w:rsidP="008B0D7E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Юго-Северного</w:t>
      </w:r>
      <w:r w:rsidRPr="006E5469">
        <w:rPr>
          <w:rFonts w:ascii="Times New Roman" w:hAnsi="Times New Roman"/>
          <w:sz w:val="28"/>
          <w:szCs w:val="28"/>
        </w:rPr>
        <w:t xml:space="preserve"> сельского </w:t>
      </w:r>
    </w:p>
    <w:p w:rsidR="00835422" w:rsidRPr="006E5469" w:rsidRDefault="00835422" w:rsidP="008B0D7E">
      <w:pPr>
        <w:tabs>
          <w:tab w:val="left" w:pos="900"/>
        </w:tabs>
        <w:spacing w:after="0" w:line="240" w:lineRule="auto"/>
        <w:ind w:left="900" w:hanging="900"/>
        <w:rPr>
          <w:rFonts w:ascii="Times New Roman" w:hAnsi="Times New Roman"/>
          <w:sz w:val="28"/>
          <w:szCs w:val="28"/>
        </w:rPr>
      </w:pPr>
      <w:r w:rsidRPr="006E5469">
        <w:rPr>
          <w:rFonts w:ascii="Times New Roman" w:hAnsi="Times New Roman"/>
          <w:sz w:val="28"/>
          <w:szCs w:val="28"/>
        </w:rPr>
        <w:t xml:space="preserve">поселения Тихорецкого района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E5469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А.В.Аулов</w:t>
      </w:r>
    </w:p>
    <w:p w:rsidR="00835422" w:rsidRPr="00EA7EE4" w:rsidRDefault="00835422" w:rsidP="006E5469">
      <w:pPr>
        <w:tabs>
          <w:tab w:val="left" w:pos="900"/>
        </w:tabs>
        <w:rPr>
          <w:sz w:val="28"/>
          <w:szCs w:val="28"/>
        </w:rPr>
      </w:pPr>
    </w:p>
    <w:p w:rsidR="00835422" w:rsidRPr="00EA7EE4" w:rsidRDefault="00835422" w:rsidP="006E5469">
      <w:pPr>
        <w:tabs>
          <w:tab w:val="left" w:pos="900"/>
        </w:tabs>
      </w:pPr>
    </w:p>
    <w:p w:rsidR="00835422" w:rsidRPr="006E5469" w:rsidRDefault="00835422" w:rsidP="00092E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5422" w:rsidRPr="006E5469" w:rsidRDefault="00835422" w:rsidP="00092E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35422" w:rsidRPr="006E5469" w:rsidSect="004C09D5">
      <w:type w:val="continuous"/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E00"/>
    <w:rsid w:val="00092E26"/>
    <w:rsid w:val="000D7DD5"/>
    <w:rsid w:val="000E6DA4"/>
    <w:rsid w:val="0012426C"/>
    <w:rsid w:val="001429F4"/>
    <w:rsid w:val="00161246"/>
    <w:rsid w:val="00176A04"/>
    <w:rsid w:val="00184EFF"/>
    <w:rsid w:val="001B5A4D"/>
    <w:rsid w:val="00201406"/>
    <w:rsid w:val="0020259F"/>
    <w:rsid w:val="00305D9A"/>
    <w:rsid w:val="003B5DCF"/>
    <w:rsid w:val="003F321F"/>
    <w:rsid w:val="00420625"/>
    <w:rsid w:val="00470D46"/>
    <w:rsid w:val="00473E2C"/>
    <w:rsid w:val="00494653"/>
    <w:rsid w:val="004B3319"/>
    <w:rsid w:val="004C09D5"/>
    <w:rsid w:val="004F162E"/>
    <w:rsid w:val="005135C3"/>
    <w:rsid w:val="00527C86"/>
    <w:rsid w:val="00540EB7"/>
    <w:rsid w:val="00573307"/>
    <w:rsid w:val="005D1946"/>
    <w:rsid w:val="005F6E9F"/>
    <w:rsid w:val="006259C1"/>
    <w:rsid w:val="00634FDC"/>
    <w:rsid w:val="00636D14"/>
    <w:rsid w:val="00662D64"/>
    <w:rsid w:val="00673D79"/>
    <w:rsid w:val="006C7B77"/>
    <w:rsid w:val="006E5469"/>
    <w:rsid w:val="006E5CC0"/>
    <w:rsid w:val="00715FE6"/>
    <w:rsid w:val="00733BC3"/>
    <w:rsid w:val="00737277"/>
    <w:rsid w:val="007A38C3"/>
    <w:rsid w:val="007B02A7"/>
    <w:rsid w:val="00822D4B"/>
    <w:rsid w:val="00831543"/>
    <w:rsid w:val="00835422"/>
    <w:rsid w:val="00840D82"/>
    <w:rsid w:val="008807A4"/>
    <w:rsid w:val="008B0D7E"/>
    <w:rsid w:val="008D617B"/>
    <w:rsid w:val="008F4987"/>
    <w:rsid w:val="00975D92"/>
    <w:rsid w:val="00987D7D"/>
    <w:rsid w:val="009A317D"/>
    <w:rsid w:val="009C449F"/>
    <w:rsid w:val="00A001FE"/>
    <w:rsid w:val="00A058C8"/>
    <w:rsid w:val="00A13336"/>
    <w:rsid w:val="00A24907"/>
    <w:rsid w:val="00A379F6"/>
    <w:rsid w:val="00A470F2"/>
    <w:rsid w:val="00AE5C47"/>
    <w:rsid w:val="00B33250"/>
    <w:rsid w:val="00B33A73"/>
    <w:rsid w:val="00B60636"/>
    <w:rsid w:val="00B61B28"/>
    <w:rsid w:val="00BF2BA3"/>
    <w:rsid w:val="00C227B8"/>
    <w:rsid w:val="00C328C3"/>
    <w:rsid w:val="00C4422B"/>
    <w:rsid w:val="00C568B9"/>
    <w:rsid w:val="00CA0409"/>
    <w:rsid w:val="00CC56CE"/>
    <w:rsid w:val="00CF00CC"/>
    <w:rsid w:val="00D31E00"/>
    <w:rsid w:val="00D35826"/>
    <w:rsid w:val="00D6221D"/>
    <w:rsid w:val="00D77E6F"/>
    <w:rsid w:val="00D846A4"/>
    <w:rsid w:val="00D960CE"/>
    <w:rsid w:val="00E61349"/>
    <w:rsid w:val="00E71C33"/>
    <w:rsid w:val="00E90E92"/>
    <w:rsid w:val="00EA7EE4"/>
    <w:rsid w:val="00EC3DE8"/>
    <w:rsid w:val="00EC7AA9"/>
    <w:rsid w:val="00EF7867"/>
    <w:rsid w:val="00EF7D3D"/>
    <w:rsid w:val="00F13253"/>
    <w:rsid w:val="00F94D60"/>
    <w:rsid w:val="00FC64C7"/>
    <w:rsid w:val="00FF4848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25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1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1E00"/>
    <w:rPr>
      <w:rFonts w:ascii="Tahoma" w:hAnsi="Tahoma"/>
      <w:sz w:val="16"/>
    </w:rPr>
  </w:style>
  <w:style w:type="paragraph" w:customStyle="1" w:styleId="a">
    <w:name w:val="Таблицы (моноширинный)"/>
    <w:basedOn w:val="Normal"/>
    <w:next w:val="Normal"/>
    <w:uiPriority w:val="99"/>
    <w:rsid w:val="00527C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7A38C3"/>
    <w:rPr>
      <w:rFonts w:cs="Times New Roman"/>
      <w:color w:val="0000FF"/>
      <w:u w:val="single"/>
    </w:rPr>
  </w:style>
  <w:style w:type="character" w:customStyle="1" w:styleId="a0">
    <w:name w:val="Гипертекстовая ссылка"/>
    <w:uiPriority w:val="99"/>
    <w:rsid w:val="00305D9A"/>
    <w:rPr>
      <w:color w:val="008000"/>
    </w:rPr>
  </w:style>
  <w:style w:type="table" w:styleId="TableGrid">
    <w:name w:val="Table Grid"/>
    <w:basedOn w:val="TableNormal"/>
    <w:uiPriority w:val="99"/>
    <w:rsid w:val="009C44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</TotalTime>
  <Pages>1</Pages>
  <Words>193</Words>
  <Characters>1101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</cp:lastModifiedBy>
  <cp:revision>20</cp:revision>
  <cp:lastPrinted>2015-10-21T13:59:00Z</cp:lastPrinted>
  <dcterms:created xsi:type="dcterms:W3CDTF">2011-01-24T14:51:00Z</dcterms:created>
  <dcterms:modified xsi:type="dcterms:W3CDTF">2017-11-23T11:19:00Z</dcterms:modified>
</cp:coreProperties>
</file>